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B5" w:rsidRPr="0023763C" w:rsidRDefault="005B5CB5" w:rsidP="0023763C">
      <w:pPr>
        <w:spacing w:after="5" w:line="250" w:lineRule="auto"/>
        <w:ind w:right="39"/>
        <w:jc w:val="both"/>
        <w:rPr>
          <w:b/>
          <w:bCs/>
        </w:rPr>
      </w:pPr>
    </w:p>
    <w:p w:rsidR="005B5CB5" w:rsidRPr="0023763C" w:rsidRDefault="005B5CB5" w:rsidP="00C45CDB">
      <w:pPr>
        <w:spacing w:after="5" w:line="250" w:lineRule="auto"/>
        <w:ind w:right="39" w:hanging="10"/>
        <w:jc w:val="both"/>
        <w:rPr>
          <w:b/>
          <w:bCs/>
        </w:rPr>
      </w:pPr>
    </w:p>
    <w:p w:rsidR="005B5CB5" w:rsidRPr="0023763C" w:rsidRDefault="005B5CB5" w:rsidP="00DF16A7">
      <w:pPr>
        <w:framePr w:hSpace="180" w:wrap="around" w:vAnchor="text" w:hAnchor="margin" w:y="1"/>
        <w:suppressAutoHyphens/>
        <w:spacing w:before="120" w:after="120" w:line="276" w:lineRule="auto"/>
        <w:ind w:left="283" w:right="30"/>
        <w:jc w:val="center"/>
        <w:rPr>
          <w:b/>
          <w:u w:val="single"/>
        </w:rPr>
      </w:pPr>
      <w:r w:rsidRPr="0023763C">
        <w:rPr>
          <w:b/>
          <w:u w:val="single"/>
        </w:rPr>
        <w:t>ALLEGATO n. 1   ALL’AVVISO</w:t>
      </w:r>
      <w:r>
        <w:rPr>
          <w:b/>
          <w:u w:val="single"/>
        </w:rPr>
        <w:t xml:space="preserve"> UNICO</w:t>
      </w:r>
      <w:r w:rsidRPr="0023763C">
        <w:rPr>
          <w:b/>
          <w:u w:val="single"/>
        </w:rPr>
        <w:t xml:space="preserve"> DI SELEZIONE </w:t>
      </w:r>
    </w:p>
    <w:p w:rsidR="005B5CB5" w:rsidRPr="0023763C" w:rsidRDefault="005B5CB5" w:rsidP="00106E54">
      <w:pPr>
        <w:framePr w:hSpace="180" w:wrap="around" w:vAnchor="text" w:hAnchor="margin" w:y="1"/>
        <w:spacing w:beforeLines="60" w:afterLines="60" w:line="276" w:lineRule="auto"/>
        <w:jc w:val="center"/>
        <w:rPr>
          <w:b/>
          <w:bCs/>
          <w:color w:val="auto"/>
          <w:u w:val="single"/>
        </w:rPr>
      </w:pPr>
      <w:r w:rsidRPr="0023763C">
        <w:rPr>
          <w:b/>
          <w:bCs/>
        </w:rPr>
        <w:t xml:space="preserve">   </w:t>
      </w:r>
      <w:r w:rsidRPr="0023763C">
        <w:rPr>
          <w:b/>
          <w:bCs/>
          <w:u w:val="single"/>
        </w:rPr>
        <w:t>DOMANDA DI PARTECIPAZIONE</w:t>
      </w:r>
    </w:p>
    <w:p w:rsidR="005B5CB5" w:rsidRPr="0023763C" w:rsidRDefault="005B5CB5" w:rsidP="00C45CDB">
      <w:pPr>
        <w:spacing w:after="5" w:line="250" w:lineRule="auto"/>
        <w:ind w:right="39" w:hanging="10"/>
        <w:jc w:val="both"/>
        <w:rPr>
          <w:b/>
          <w:bCs/>
        </w:rPr>
      </w:pPr>
    </w:p>
    <w:p w:rsidR="005B5CB5" w:rsidRPr="0023763C" w:rsidRDefault="005B5CB5" w:rsidP="00F071AD">
      <w:pPr>
        <w:adjustRightInd w:val="0"/>
        <w:jc w:val="both"/>
        <w:rPr>
          <w:b/>
          <w:bCs/>
        </w:rPr>
      </w:pPr>
      <w:r w:rsidRPr="0023763C">
        <w:rPr>
          <w:b/>
          <w:bCs/>
        </w:rPr>
        <w:t>Per la</w:t>
      </w:r>
      <w:r w:rsidRPr="0023763C">
        <w:rPr>
          <w:b/>
        </w:rPr>
        <w:t xml:space="preserve"> selezione per reclutamento di </w:t>
      </w:r>
      <w:r w:rsidRPr="0023763C">
        <w:t xml:space="preserve"> TUTOR E </w:t>
      </w:r>
      <w:r>
        <w:t>FORMATORI TUTOR</w:t>
      </w:r>
      <w:r w:rsidRPr="0023763C">
        <w:t xml:space="preserve"> INTERNI/ ESPERTI</w:t>
      </w:r>
      <w:r w:rsidRPr="0023763C">
        <w:rPr>
          <w:spacing w:val="-10"/>
        </w:rPr>
        <w:t xml:space="preserve"> </w:t>
      </w:r>
      <w:r w:rsidRPr="0023763C">
        <w:t xml:space="preserve">INTERNI/ESTERNI di altra Istituzione Scolastica (c.d. collaborazioni plurime) o di personale dipendente di altra Pubblica Amministrazione (contratto di lavoro autonomo) </w:t>
      </w:r>
      <w:r w:rsidRPr="0023763C">
        <w:rPr>
          <w:b/>
          <w:bCs/>
          <w:i/>
          <w:iCs/>
        </w:rPr>
        <w:t>per lo svolgimento di percorsi per la transizione digitale o di formazione</w:t>
      </w:r>
      <w:r w:rsidRPr="0023763C">
        <w:t xml:space="preserve"> </w:t>
      </w:r>
      <w:r w:rsidRPr="0023763C">
        <w:rPr>
          <w:b/>
          <w:bCs/>
        </w:rPr>
        <w:t>relativi al progetto PNRR</w:t>
      </w:r>
      <w:r w:rsidRPr="0023763C">
        <w:t xml:space="preserve"> Missione 4- Componente 1 “Potenziamento dell’offerta del servizio d’Istituzione: dagli asili nido all’università”. Investimento 2.1 “formazione del personale scolastico per la transizione digitale nelle scuole statali” - </w:t>
      </w:r>
      <w:r w:rsidRPr="0023763C">
        <w:rPr>
          <w:b/>
          <w:bCs/>
        </w:rPr>
        <w:t xml:space="preserve">DM 66/2023 - finanziato dall’Unione Europea - Next Generation EU </w:t>
      </w:r>
    </w:p>
    <w:p w:rsidR="005B5CB5" w:rsidRPr="0023763C" w:rsidRDefault="005B5CB5" w:rsidP="0023763C">
      <w:pPr>
        <w:adjustRightInd w:val="0"/>
        <w:spacing w:after="60"/>
        <w:jc w:val="both"/>
        <w:rPr>
          <w:b/>
          <w:bCs/>
          <w:i/>
          <w:iCs/>
        </w:rPr>
      </w:pPr>
      <w:r w:rsidRPr="0023763C">
        <w:rPr>
          <w:b/>
          <w:i/>
        </w:rPr>
        <w:t>CUP</w:t>
      </w:r>
      <w:r w:rsidRPr="0023763C">
        <w:rPr>
          <w:b/>
          <w:bCs/>
          <w:i/>
          <w:iCs/>
        </w:rPr>
        <w:t>: B34D2300625006</w:t>
      </w:r>
    </w:p>
    <w:p w:rsidR="005B5CB5" w:rsidRPr="0023763C" w:rsidRDefault="005B5CB5" w:rsidP="0023763C">
      <w:pPr>
        <w:adjustRightInd w:val="0"/>
        <w:spacing w:after="60"/>
        <w:jc w:val="both"/>
        <w:rPr>
          <w:b/>
          <w:bCs/>
        </w:rPr>
      </w:pPr>
      <w:r w:rsidRPr="0023763C">
        <w:rPr>
          <w:b/>
          <w:bCs/>
        </w:rPr>
        <w:t>Cod. Decreto M4C1I2.1 – 2023-1222-P-44984</w:t>
      </w:r>
    </w:p>
    <w:p w:rsidR="005B5CB5" w:rsidRPr="0023763C" w:rsidRDefault="005B5CB5" w:rsidP="0023763C">
      <w:pPr>
        <w:adjustRightInd w:val="0"/>
        <w:spacing w:after="60"/>
        <w:jc w:val="both"/>
        <w:rPr>
          <w:b/>
          <w:bCs/>
        </w:rPr>
      </w:pPr>
      <w:r w:rsidRPr="0023763C">
        <w:rPr>
          <w:b/>
          <w:bCs/>
        </w:rPr>
        <w:t>TITOLO DEL PROGETTO: “Formazione e sviluppo delle competenze digitali personale scolastico”</w:t>
      </w:r>
    </w:p>
    <w:p w:rsidR="005B5CB5" w:rsidRPr="0023763C" w:rsidRDefault="005B5CB5" w:rsidP="00F071AD">
      <w:pPr>
        <w:spacing w:after="5" w:line="250" w:lineRule="auto"/>
        <w:ind w:right="39" w:hanging="10"/>
        <w:jc w:val="both"/>
      </w:pPr>
      <w:r w:rsidRPr="0023763C">
        <w:t xml:space="preserve">              </w:t>
      </w:r>
    </w:p>
    <w:p w:rsidR="005B5CB5" w:rsidRPr="0023763C" w:rsidRDefault="005B5CB5" w:rsidP="00F071AD">
      <w:pPr>
        <w:spacing w:after="60" w:line="240" w:lineRule="auto"/>
        <w:jc w:val="both"/>
      </w:pPr>
      <w:r w:rsidRPr="0023763C">
        <w:t xml:space="preserve">Il sottoscritto _________________________________________, nato a ___________________ </w:t>
      </w:r>
    </w:p>
    <w:p w:rsidR="005B5CB5" w:rsidRPr="0023763C" w:rsidRDefault="005B5CB5" w:rsidP="00F071AD">
      <w:pPr>
        <w:spacing w:after="60" w:line="240" w:lineRule="auto"/>
        <w:jc w:val="both"/>
      </w:pPr>
      <w:r w:rsidRPr="0023763C">
        <w:t>il ________________________ codice fiscale _______________________________________</w:t>
      </w:r>
    </w:p>
    <w:p w:rsidR="005B5CB5" w:rsidRPr="0023763C" w:rsidRDefault="005B5CB5" w:rsidP="00F071AD">
      <w:pPr>
        <w:spacing w:after="60" w:line="240" w:lineRule="auto"/>
        <w:jc w:val="both"/>
      </w:pPr>
      <w:r w:rsidRPr="0023763C">
        <w:t>residente a __________________________________________________</w:t>
      </w:r>
    </w:p>
    <w:p w:rsidR="005B5CB5" w:rsidRPr="0023763C" w:rsidRDefault="005B5CB5" w:rsidP="00F071AD">
      <w:pPr>
        <w:spacing w:after="60" w:line="240" w:lineRule="auto"/>
        <w:jc w:val="both"/>
      </w:pPr>
      <w:r w:rsidRPr="0023763C">
        <w:t>in servizio presso _______________________________ con contratto a tempo indeterminato/determinato</w:t>
      </w:r>
    </w:p>
    <w:p w:rsidR="005B5CB5" w:rsidRPr="0023763C" w:rsidRDefault="005B5CB5" w:rsidP="00F071AD">
      <w:pPr>
        <w:spacing w:after="60" w:line="240" w:lineRule="auto"/>
      </w:pPr>
    </w:p>
    <w:p w:rsidR="005B5CB5" w:rsidRPr="0023763C" w:rsidRDefault="005B5CB5" w:rsidP="00DF16A7">
      <w:pPr>
        <w:spacing w:before="120" w:after="120" w:line="276" w:lineRule="auto"/>
        <w:jc w:val="both"/>
        <w:rPr>
          <w:color w:val="auto"/>
        </w:rPr>
      </w:pPr>
      <w:r w:rsidRPr="0023763C"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5B5CB5" w:rsidRPr="0023763C" w:rsidRDefault="005B5CB5" w:rsidP="00DF16A7">
      <w:pPr>
        <w:spacing w:before="120" w:after="120" w:line="276" w:lineRule="auto"/>
        <w:jc w:val="center"/>
      </w:pPr>
      <w:r w:rsidRPr="0023763C">
        <w:t>CHIEDE</w:t>
      </w:r>
    </w:p>
    <w:p w:rsidR="005B5CB5" w:rsidRDefault="005B5CB5" w:rsidP="00DF16A7">
      <w:pPr>
        <w:spacing w:before="120" w:after="120" w:line="276" w:lineRule="auto"/>
        <w:rPr>
          <w:bCs/>
        </w:rPr>
      </w:pPr>
      <w:r w:rsidRPr="0023763C">
        <w:rPr>
          <w:bCs/>
        </w:rPr>
        <w:t>di essere ammesso/a a partecipare alla procedura in oggetto, per l’attribuzione del seguente incarico:</w:t>
      </w:r>
    </w:p>
    <w:p w:rsidR="005B5CB5" w:rsidRDefault="005B5CB5" w:rsidP="00DF16A7">
      <w:pPr>
        <w:spacing w:before="120" w:after="120" w:line="276" w:lineRule="auto"/>
        <w:rPr>
          <w:bCs/>
        </w:rPr>
      </w:pPr>
    </w:p>
    <w:tbl>
      <w:tblPr>
        <w:tblW w:w="0" w:type="auto"/>
        <w:jc w:val="center"/>
        <w:tblInd w:w="-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36"/>
        <w:gridCol w:w="2520"/>
        <w:gridCol w:w="4747"/>
        <w:gridCol w:w="1033"/>
      </w:tblGrid>
      <w:tr w:rsidR="005B5CB5" w:rsidTr="005E1AC8">
        <w:trPr>
          <w:jc w:val="center"/>
        </w:trPr>
        <w:tc>
          <w:tcPr>
            <w:tcW w:w="1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Ruolo 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 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Compiti 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(in sintesi)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Percorso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Nome del corso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Barrare il/i nome/i del/dei corsi prescelti</w:t>
            </w:r>
          </w:p>
        </w:tc>
      </w:tr>
      <w:tr w:rsidR="005B5CB5" w:rsidRPr="00106E54" w:rsidTr="005E1AC8">
        <w:trPr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TUTOR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(coadiuva il docente nei percorsi di cui sopra)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Percorsi di formazione sulla transizione digitale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en-GB"/>
              </w:rPr>
            </w:pPr>
            <w:r w:rsidRPr="00486F0A">
              <w:rPr>
                <w:rFonts w:cs="Arial"/>
                <w:bCs/>
                <w:sz w:val="20"/>
                <w:szCs w:val="20"/>
                <w:lang w:val="en-GB"/>
              </w:rPr>
              <w:t>Google Workspace for Education - livello base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106E54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  <w:lang w:val="en-GB"/>
              </w:rPr>
            </w:pPr>
          </w:p>
        </w:tc>
      </w:tr>
      <w:tr w:rsidR="005B5CB5" w:rsidRPr="00106E54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Pr="00106E54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Pr="00106E54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en-GB"/>
              </w:rPr>
            </w:pPr>
            <w:r w:rsidRPr="00486F0A">
              <w:rPr>
                <w:rFonts w:cs="Arial"/>
                <w:bCs/>
                <w:sz w:val="20"/>
                <w:szCs w:val="20"/>
                <w:lang w:val="en-GB"/>
              </w:rPr>
              <w:t>Google Workspace for Education - docenti intermedio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106E54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  <w:lang w:val="en-GB"/>
              </w:rPr>
            </w:pPr>
          </w:p>
        </w:tc>
      </w:tr>
      <w:tr w:rsidR="005B5CB5" w:rsidRPr="00D10589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Pr="00106E54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Pr="00106E54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Introduzione al pensiero computazionale, al coding e alla robotica educativa [BLENDED]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D10589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B5CB5" w:rsidRPr="00D10589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Insegnare materie umanistiche con il coding e la robotica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D10589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B5CB5" w:rsidRPr="00D10589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Insegnare matematica e scienze con il coding e la robotica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D10589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B5CB5" w:rsidRPr="00D10589" w:rsidTr="005E1AC8">
        <w:trPr>
          <w:jc w:val="center"/>
        </w:trPr>
        <w:tc>
          <w:tcPr>
            <w:tcW w:w="13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Podcasting e webradio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D10589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B5CB5" w:rsidTr="005E1AC8">
        <w:trPr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TUTOR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(coadiuva il docente nei percorsi di cui sopra)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Laboratori di formazione sul campo</w:t>
            </w: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Didattica con i Chromebook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5CB5" w:rsidRPr="00805931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Robotica educativa con Lego Spike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805931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B5CB5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Digitalizzazione livello Intermedio per gli Assistenti Amministrativi e Collaboratori Scolastici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5CB5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Edu Panel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5CB5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Metodologia TEAL e Visori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5CB5" w:rsidTr="005E1AC8">
        <w:trPr>
          <w:jc w:val="center"/>
        </w:trPr>
        <w:tc>
          <w:tcPr>
            <w:tcW w:w="1336" w:type="dxa"/>
            <w:vMerge/>
            <w:tcBorders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CB5" w:rsidRPr="00486F0A" w:rsidRDefault="005B5CB5" w:rsidP="00045AB7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86F0A">
              <w:rPr>
                <w:rFonts w:cs="Arial"/>
                <w:bCs/>
                <w:sz w:val="20"/>
                <w:szCs w:val="20"/>
              </w:rPr>
              <w:t>Stampanti 3D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5CB5" w:rsidRPr="009E5FAD" w:rsidTr="005E1AC8">
        <w:trPr>
          <w:jc w:val="center"/>
        </w:trPr>
        <w:tc>
          <w:tcPr>
            <w:tcW w:w="1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Comunità di pratiche per l’apprendimento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Formatori tutor interni e/o esterni</w:t>
            </w:r>
            <w:r>
              <w:rPr>
                <w:sz w:val="20"/>
                <w:szCs w:val="20"/>
              </w:rPr>
              <w:t xml:space="preserve"> competenti nel settore dell’innovazione didattica e digitale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Compiti: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promuovere la ricerca, la produzione, la condivisione, lo scambio dei contenuti didattici digitali, delle strategie, delle metodologie e delle pratiche innovative di transizione digitale all’interno della scuola, sia di tipo didattico (docenti) che organizzativo-amministrativo (dirigenti, DSGA, personale ATA), l’apprendimento fra pari (peer learning), lo sviluppo professionale continuo, l’aggiornamento dei docenti e del personale amministrativo con la progettazione e la gestione di programmi mirati, lo sviluppo di un curricolo scolastico orientato alle competenze digitali, tramite apposite sessioni collaborative (edizioni) e di ricerca sulla base di obiettivi comuni di innovazione scolastica. 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spacing w:after="4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La Comunità di pratiche per l’apprendimento può favorire il raccordo, anche tramite tavoli di lavoro congiunti, con le altre scuole a livello locale, regionale o nazionale per lo scambio di buone pratiche.</w:t>
            </w:r>
          </w:p>
          <w:p w:rsidR="005B5CB5" w:rsidRDefault="005B5CB5" w:rsidP="00045A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CB5" w:rsidRPr="009E5FAD" w:rsidRDefault="005B5CB5" w:rsidP="00045AB7">
            <w:pPr>
              <w:autoSpaceDE w:val="0"/>
              <w:autoSpaceDN w:val="0"/>
              <w:adjustRightInd w:val="0"/>
              <w:spacing w:after="40"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:rsidR="005B5CB5" w:rsidRPr="0023763C" w:rsidRDefault="005B5CB5" w:rsidP="00DF16A7">
      <w:pPr>
        <w:spacing w:before="120" w:after="120" w:line="276" w:lineRule="auto"/>
        <w:rPr>
          <w:bCs/>
        </w:rPr>
      </w:pPr>
    </w:p>
    <w:p w:rsidR="005B5CB5" w:rsidRPr="0023763C" w:rsidRDefault="005B5CB5" w:rsidP="00DF16A7">
      <w:pPr>
        <w:pStyle w:val="sche3"/>
        <w:spacing w:before="120" w:after="120" w:line="276" w:lineRule="auto"/>
        <w:rPr>
          <w:rFonts w:ascii="Calibri" w:hAnsi="Calibri" w:cs="Calibri"/>
          <w:sz w:val="22"/>
          <w:szCs w:val="22"/>
          <w:lang w:val="it-IT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 xml:space="preserve">A tal fine, </w:t>
      </w:r>
      <w:r w:rsidRPr="0023763C">
        <w:rPr>
          <w:rFonts w:ascii="Calibri" w:hAnsi="Calibri" w:cs="Calibri"/>
          <w:bCs/>
          <w:sz w:val="22"/>
          <w:szCs w:val="22"/>
          <w:u w:val="single"/>
          <w:lang w:val="it-IT"/>
        </w:rPr>
        <w:t>dichiara</w:t>
      </w:r>
      <w:r w:rsidRPr="0023763C">
        <w:rPr>
          <w:rFonts w:ascii="Calibri" w:hAnsi="Calibri" w:cs="Calibri"/>
          <w:sz w:val="22"/>
          <w:szCs w:val="22"/>
          <w:lang w:val="it-IT"/>
        </w:rPr>
        <w:t>, sotto la propria responsabilità:</w:t>
      </w:r>
    </w:p>
    <w:p w:rsidR="005B5CB5" w:rsidRPr="0023763C" w:rsidRDefault="005B5CB5" w:rsidP="00DF16A7">
      <w:pPr>
        <w:pStyle w:val="sche3"/>
        <w:numPr>
          <w:ilvl w:val="0"/>
          <w:numId w:val="9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="Calibri" w:hAnsi="Calibri" w:cs="Calibri"/>
          <w:sz w:val="22"/>
          <w:szCs w:val="22"/>
          <w:lang w:val="it-IT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>che i recapiti presso i quali si intendono ricevere le comunicazioni sono i seguenti:</w:t>
      </w:r>
    </w:p>
    <w:p w:rsidR="005B5CB5" w:rsidRPr="0023763C" w:rsidRDefault="005B5CB5" w:rsidP="00DF16A7">
      <w:pPr>
        <w:pStyle w:val="sche3"/>
        <w:numPr>
          <w:ilvl w:val="0"/>
          <w:numId w:val="10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>residenza: _____________________________________________________________</w:t>
      </w:r>
    </w:p>
    <w:p w:rsidR="005B5CB5" w:rsidRPr="0023763C" w:rsidRDefault="005B5CB5" w:rsidP="00DF16A7">
      <w:pPr>
        <w:pStyle w:val="sche3"/>
        <w:numPr>
          <w:ilvl w:val="0"/>
          <w:numId w:val="10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>indirizzo posta elettronica ordinaria: ________________________________________</w:t>
      </w:r>
    </w:p>
    <w:p w:rsidR="005B5CB5" w:rsidRPr="0023763C" w:rsidRDefault="005B5CB5" w:rsidP="00DF16A7">
      <w:pPr>
        <w:pStyle w:val="sche3"/>
        <w:numPr>
          <w:ilvl w:val="0"/>
          <w:numId w:val="10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2"/>
          <w:szCs w:val="22"/>
          <w:lang w:val="it-IT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>indirizzo posta elettronica certificata (PEC): __________________________________</w:t>
      </w:r>
    </w:p>
    <w:p w:rsidR="005B5CB5" w:rsidRPr="0023763C" w:rsidRDefault="005B5CB5" w:rsidP="00DF16A7">
      <w:pPr>
        <w:pStyle w:val="sche3"/>
        <w:numPr>
          <w:ilvl w:val="0"/>
          <w:numId w:val="10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>numero di telefono: _____________________________________________________,</w:t>
      </w:r>
    </w:p>
    <w:p w:rsidR="005B5CB5" w:rsidRPr="0023763C" w:rsidRDefault="005B5CB5" w:rsidP="00DF16A7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="Calibri" w:hAnsi="Calibri" w:cs="Calibri"/>
          <w:sz w:val="22"/>
          <w:szCs w:val="22"/>
          <w:lang w:val="it-IT"/>
        </w:rPr>
      </w:pPr>
      <w:r w:rsidRPr="0023763C">
        <w:rPr>
          <w:rFonts w:ascii="Calibri" w:hAnsi="Calibri" w:cs="Calibri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:rsidR="005B5CB5" w:rsidRPr="0023763C" w:rsidRDefault="005B5CB5" w:rsidP="00DF16A7">
      <w:pPr>
        <w:pStyle w:val="ListParagraph"/>
        <w:numPr>
          <w:ilvl w:val="0"/>
          <w:numId w:val="9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5B5CB5" w:rsidRPr="0023763C" w:rsidRDefault="005B5CB5" w:rsidP="00DF16A7">
      <w:pPr>
        <w:pStyle w:val="ListParagraph"/>
        <w:numPr>
          <w:ilvl w:val="0"/>
          <w:numId w:val="9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</w:rPr>
        <w:t>di aver preso visione del Decreto e dell’Avviso e di accettare tutte le condizioni ivi contenute;</w:t>
      </w:r>
    </w:p>
    <w:p w:rsidR="005B5CB5" w:rsidRPr="0023763C" w:rsidRDefault="005B5CB5" w:rsidP="00DF16A7">
      <w:pPr>
        <w:pStyle w:val="ListParagraph"/>
        <w:numPr>
          <w:ilvl w:val="0"/>
          <w:numId w:val="9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5B5CB5" w:rsidRPr="0023763C" w:rsidRDefault="005B5CB5" w:rsidP="008E65BB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bCs/>
          <w:color w:val="auto"/>
        </w:rPr>
      </w:pPr>
      <w:r w:rsidRPr="0023763C">
        <w:rPr>
          <w:bCs/>
        </w:rPr>
        <w:t>DICHIARA ALTRESÌ</w:t>
      </w:r>
    </w:p>
    <w:p w:rsidR="005B5CB5" w:rsidRPr="0023763C" w:rsidRDefault="005B5CB5" w:rsidP="00A967E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 di </w:t>
      </w:r>
      <w:r w:rsidRPr="0023763C">
        <w:rPr>
          <w:rFonts w:cs="Calibri"/>
        </w:rPr>
        <w:t xml:space="preserve">avere la cittadinanza italiana o di uno degli Stati membri dell’Unione europea; </w:t>
      </w:r>
    </w:p>
    <w:p w:rsidR="005B5CB5" w:rsidRPr="0023763C" w:rsidRDefault="005B5CB5" w:rsidP="008E65B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 xml:space="preserve">avere il godimento dei diritti civili e politici; </w:t>
      </w:r>
    </w:p>
    <w:p w:rsidR="005B5CB5" w:rsidRPr="0023763C" w:rsidRDefault="005B5CB5" w:rsidP="008E65B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>non essere stato escluso/a dall’elettorato politico attivo;</w:t>
      </w:r>
    </w:p>
    <w:p w:rsidR="005B5CB5" w:rsidRDefault="005B5CB5" w:rsidP="008E65B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>possedere l’idoneità fisica allo svolgimento delle funzioni cui la pre</w:t>
      </w:r>
      <w:r>
        <w:rPr>
          <w:rFonts w:cs="Calibri"/>
        </w:rPr>
        <w:t>sente procedura di selezione si</w:t>
      </w:r>
    </w:p>
    <w:p w:rsidR="005B5CB5" w:rsidRPr="0023763C" w:rsidRDefault="005B5CB5" w:rsidP="00A967EB">
      <w:pPr>
        <w:pStyle w:val="Comma"/>
        <w:numPr>
          <w:ilvl w:val="0"/>
          <w:numId w:val="0"/>
        </w:numPr>
        <w:spacing w:before="120" w:after="120" w:line="276" w:lineRule="auto"/>
        <w:ind w:left="698"/>
        <w:rPr>
          <w:rFonts w:cs="Calibri"/>
        </w:rPr>
      </w:pPr>
      <w:r w:rsidRPr="0023763C">
        <w:rPr>
          <w:rFonts w:cs="Calibri"/>
        </w:rPr>
        <w:t>riferisce;</w:t>
      </w:r>
    </w:p>
    <w:p w:rsidR="005B5CB5" w:rsidRPr="0023763C" w:rsidRDefault="005B5CB5" w:rsidP="00A967EB">
      <w:pPr>
        <w:pStyle w:val="Comma"/>
        <w:numPr>
          <w:ilvl w:val="0"/>
          <w:numId w:val="16"/>
        </w:numPr>
        <w:spacing w:before="120" w:after="120" w:line="276" w:lineRule="auto"/>
        <w:ind w:left="720" w:hanging="22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5B5CB5" w:rsidRPr="0023763C" w:rsidRDefault="005B5CB5" w:rsidP="008E65B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 xml:space="preserve">non essere sottoposto/a a </w:t>
      </w:r>
      <w:r>
        <w:rPr>
          <w:rFonts w:cs="Calibri"/>
        </w:rPr>
        <w:t>procedimenti penali</w:t>
      </w:r>
      <w:r w:rsidRPr="0023763C">
        <w:rPr>
          <w:rFonts w:cs="Calibri"/>
        </w:rPr>
        <w:t>;</w:t>
      </w:r>
    </w:p>
    <w:p w:rsidR="005B5CB5" w:rsidRPr="0023763C" w:rsidRDefault="005B5CB5" w:rsidP="008E65B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>non essere stato/a destituito/a o dispensato/a dall’impiego presso una Pubblica Amministrazione;</w:t>
      </w:r>
    </w:p>
    <w:p w:rsidR="005B5CB5" w:rsidRPr="0023763C" w:rsidRDefault="005B5CB5" w:rsidP="008E65BB">
      <w:pPr>
        <w:pStyle w:val="Comma"/>
        <w:numPr>
          <w:ilvl w:val="0"/>
          <w:numId w:val="16"/>
        </w:numPr>
        <w:spacing w:before="120" w:after="120" w:line="276" w:lineRule="auto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>non essere stato/a dichiarato/a decaduto/a o licenziato/a da un impiego statale;</w:t>
      </w:r>
    </w:p>
    <w:p w:rsidR="005B5CB5" w:rsidRPr="0023763C" w:rsidRDefault="005B5CB5" w:rsidP="00A967EB">
      <w:pPr>
        <w:pStyle w:val="Comma"/>
        <w:numPr>
          <w:ilvl w:val="0"/>
          <w:numId w:val="16"/>
        </w:numPr>
        <w:spacing w:before="120" w:after="120" w:line="276" w:lineRule="auto"/>
        <w:ind w:left="720" w:hanging="22"/>
        <w:rPr>
          <w:rFonts w:cs="Calibri"/>
        </w:rPr>
      </w:pPr>
      <w:r>
        <w:rPr>
          <w:rFonts w:cs="Calibri"/>
        </w:rPr>
        <w:t xml:space="preserve">di </w:t>
      </w:r>
      <w:r w:rsidRPr="0023763C">
        <w:rPr>
          <w:rFonts w:cs="Calibri"/>
        </w:rPr>
        <w:t xml:space="preserve">non trovarsi in situazione di incompatibilità, ai sensi di quanto previsto dal d.lgs. n. 39/2013 e dall’art. 53, del d.lgs. n. 165/2001; </w:t>
      </w:r>
    </w:p>
    <w:p w:rsidR="005B5CB5" w:rsidRPr="0023763C" w:rsidRDefault="005B5CB5" w:rsidP="00A967EB">
      <w:pPr>
        <w:pStyle w:val="Comma"/>
        <w:numPr>
          <w:ilvl w:val="0"/>
          <w:numId w:val="0"/>
        </w:numPr>
        <w:spacing w:before="120" w:after="120" w:line="276" w:lineRule="auto"/>
        <w:ind w:left="720"/>
        <w:rPr>
          <w:rFonts w:cs="Calibri"/>
        </w:rPr>
      </w:pPr>
      <w:r w:rsidRPr="0023763C">
        <w:rPr>
          <w:rFonts w:cs="Calibri"/>
        </w:rPr>
        <w:t>ovvero, nel caso in cui sussistano situazioni di incompatibilità, che le stesse sono le seguenti:______________________________________________________________________________;</w:t>
      </w:r>
    </w:p>
    <w:p w:rsidR="005B5CB5" w:rsidRPr="0023763C" w:rsidRDefault="005B5CB5" w:rsidP="00A967EB">
      <w:pPr>
        <w:pStyle w:val="Comma"/>
        <w:numPr>
          <w:ilvl w:val="0"/>
          <w:numId w:val="16"/>
        </w:numPr>
        <w:spacing w:before="120" w:after="120" w:line="276" w:lineRule="auto"/>
        <w:ind w:left="720" w:hanging="22"/>
        <w:rPr>
          <w:rFonts w:cs="Calibri"/>
        </w:rPr>
      </w:pPr>
      <w:bookmarkStart w:id="0" w:name="_Hlk107862731"/>
      <w:r w:rsidRPr="0023763C">
        <w:rPr>
          <w:rFonts w:cs="Calibri"/>
        </w:rPr>
        <w:t>non trovarsi in situazioni di conflitto di interessi, anche potenziale, ai sensi dell’art. 53, comma 14, del d.lgs. n. 165/2001, che possano interferire con l’esercizio dell’incarico;</w:t>
      </w:r>
    </w:p>
    <w:bookmarkEnd w:id="0"/>
    <w:p w:rsidR="005B5CB5" w:rsidRPr="0023763C" w:rsidRDefault="005B5CB5" w:rsidP="0023763C">
      <w:pPr>
        <w:pStyle w:val="Comma"/>
        <w:numPr>
          <w:ilvl w:val="0"/>
          <w:numId w:val="0"/>
        </w:numPr>
        <w:spacing w:before="120" w:after="120" w:line="276" w:lineRule="auto"/>
        <w:ind w:left="1058"/>
        <w:rPr>
          <w:rFonts w:cs="Calibri"/>
        </w:rPr>
      </w:pPr>
      <w:r w:rsidRPr="0023763C">
        <w:rPr>
          <w:rFonts w:cs="Calibri"/>
        </w:rPr>
        <w:t>_______________________________________________________________________________</w:t>
      </w:r>
    </w:p>
    <w:p w:rsidR="005B5CB5" w:rsidRDefault="005B5CB5" w:rsidP="00106E54">
      <w:pPr>
        <w:numPr>
          <w:ilvl w:val="0"/>
          <w:numId w:val="16"/>
        </w:numPr>
        <w:ind w:right="296"/>
      </w:pPr>
      <w:bookmarkStart w:id="1" w:name="_Hlk96616996"/>
      <w:r w:rsidRPr="00BC065F">
        <w:t>di</w:t>
      </w:r>
      <w:r w:rsidRPr="0023763C">
        <w:rPr>
          <w:i/>
          <w:iCs/>
        </w:rPr>
        <w:t xml:space="preserve"> </w:t>
      </w:r>
      <w:r w:rsidRPr="0023763C">
        <w:t xml:space="preserve">possedere il seguente titolo accademico o di studio </w:t>
      </w:r>
      <w:r>
        <w:t>attinente</w:t>
      </w:r>
      <w:r w:rsidRPr="00284F86">
        <w:t xml:space="preserve"> all’ambito professionale del presente </w:t>
      </w:r>
      <w:r>
        <w:t xml:space="preserve"> </w:t>
      </w:r>
    </w:p>
    <w:p w:rsidR="005B5CB5" w:rsidRPr="0023763C" w:rsidRDefault="005B5CB5" w:rsidP="00106E54">
      <w:pPr>
        <w:ind w:left="698" w:right="296"/>
      </w:pPr>
      <w:r>
        <w:t xml:space="preserve"> Avviso </w:t>
      </w:r>
      <w:r w:rsidRPr="0023763C">
        <w:t>_____________________________________________________________________________</w:t>
      </w:r>
    </w:p>
    <w:p w:rsidR="005B5CB5" w:rsidRPr="0023763C" w:rsidRDefault="005B5CB5" w:rsidP="00BC065F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/>
        <w:spacing w:line="240" w:lineRule="auto"/>
        <w:ind w:left="900" w:hanging="202"/>
        <w:jc w:val="left"/>
        <w:rPr>
          <w:rFonts w:ascii="Calibri" w:hAnsi="Calibri" w:cs="Calibri"/>
          <w:sz w:val="22"/>
          <w:szCs w:val="22"/>
        </w:rPr>
      </w:pPr>
      <w:r w:rsidRPr="0023763C">
        <w:rPr>
          <w:rFonts w:ascii="Calibri" w:hAnsi="Calibri" w:cs="Calibri"/>
          <w:sz w:val="22"/>
          <w:szCs w:val="22"/>
        </w:rPr>
        <w:t xml:space="preserve">di impegnarsi a documentare puntualmente tutta l’attività </w:t>
      </w:r>
      <w:r w:rsidRPr="0023763C">
        <w:rPr>
          <w:rFonts w:ascii="Calibri" w:hAnsi="Calibri" w:cs="Calibri"/>
          <w:spacing w:val="-2"/>
          <w:sz w:val="22"/>
          <w:szCs w:val="22"/>
        </w:rPr>
        <w:t>svolta</w:t>
      </w:r>
      <w:r>
        <w:rPr>
          <w:rFonts w:ascii="Calibri" w:hAnsi="Calibri" w:cs="Calibri"/>
          <w:spacing w:val="-2"/>
          <w:sz w:val="22"/>
          <w:szCs w:val="22"/>
        </w:rPr>
        <w:t>;</w:t>
      </w:r>
    </w:p>
    <w:p w:rsidR="005B5CB5" w:rsidRPr="00BC065F" w:rsidRDefault="005B5CB5" w:rsidP="00BC065F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/>
        <w:spacing w:line="240" w:lineRule="auto"/>
        <w:jc w:val="left"/>
      </w:pPr>
      <w:r w:rsidRPr="0023763C">
        <w:rPr>
          <w:rFonts w:ascii="Calibri" w:hAnsi="Calibri"/>
          <w:sz w:val="22"/>
          <w:szCs w:val="22"/>
        </w:rPr>
        <w:t xml:space="preserve">di essere disponibile ad adattarsi al calendario definito dal Gruppo Operativo di </w:t>
      </w:r>
      <w:r w:rsidRPr="0023763C">
        <w:rPr>
          <w:rFonts w:ascii="Calibri" w:hAnsi="Calibri"/>
          <w:spacing w:val="-2"/>
          <w:sz w:val="22"/>
          <w:szCs w:val="22"/>
        </w:rPr>
        <w:t>Piano</w:t>
      </w:r>
      <w:r>
        <w:rPr>
          <w:rFonts w:ascii="Calibri" w:hAnsi="Calibri"/>
          <w:spacing w:val="-2"/>
          <w:sz w:val="22"/>
          <w:szCs w:val="22"/>
        </w:rPr>
        <w:t>;</w:t>
      </w:r>
    </w:p>
    <w:p w:rsidR="005B5CB5" w:rsidRPr="00BC065F" w:rsidRDefault="005B5CB5" w:rsidP="00BC065F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/>
        <w:spacing w:line="240" w:lineRule="auto"/>
        <w:jc w:val="left"/>
        <w:rPr>
          <w:rFonts w:ascii="Calibri" w:hAnsi="Calibri"/>
          <w:sz w:val="22"/>
          <w:szCs w:val="22"/>
        </w:rPr>
      </w:pPr>
      <w:r w:rsidRPr="00BC065F">
        <w:rPr>
          <w:rFonts w:ascii="Calibri" w:hAnsi="Calibri"/>
          <w:sz w:val="22"/>
          <w:szCs w:val="22"/>
        </w:rPr>
        <w:t>di avere la competenza informatica l’uso della piattaforma on line “Gestione progetti PNRR”</w:t>
      </w:r>
      <w:bookmarkEnd w:id="1"/>
      <w:r>
        <w:rPr>
          <w:rFonts w:ascii="Calibri" w:hAnsi="Calibri"/>
          <w:sz w:val="22"/>
          <w:szCs w:val="22"/>
        </w:rPr>
        <w:t>;</w:t>
      </w:r>
    </w:p>
    <w:p w:rsidR="005B5CB5" w:rsidRPr="0023763C" w:rsidRDefault="005B5CB5" w:rsidP="008E65BB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</w:pPr>
      <w:r w:rsidRPr="0023763C">
        <w:t>Si allega alla presente:</w:t>
      </w:r>
    </w:p>
    <w:p w:rsidR="005B5CB5" w:rsidRPr="0023763C" w:rsidRDefault="005B5CB5" w:rsidP="008E65BB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</w:pPr>
      <w:r w:rsidRPr="0023763C">
        <w:rPr>
          <w:i/>
          <w:iCs/>
        </w:rPr>
        <w:t>curriculum vitae</w:t>
      </w:r>
      <w:r w:rsidRPr="0023763C">
        <w:t xml:space="preserve"> sottoscritto contenente una autodichiarazione di veridicità dei dati e delle informazioni contenute, ai sensi degli artt. 46 e 47 del D.P.R. 445/2000, </w:t>
      </w:r>
    </w:p>
    <w:p w:rsidR="005B5CB5" w:rsidRPr="0023763C" w:rsidRDefault="005B5CB5" w:rsidP="008E65BB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</w:pPr>
      <w:r w:rsidRPr="0023763C">
        <w:t>fotocopia del documento di identità in corso di validità (</w:t>
      </w:r>
      <w:r w:rsidRPr="0023763C">
        <w:rPr>
          <w:i/>
          <w:iCs/>
        </w:rPr>
        <w:t>ove il presente documento non sia sottoscritto digitalmente)</w:t>
      </w:r>
    </w:p>
    <w:p w:rsidR="005B5CB5" w:rsidRPr="0023763C" w:rsidRDefault="005B5CB5" w:rsidP="008E65BB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</w:pPr>
      <w:r w:rsidRPr="0023763C">
        <w:t>allegato 2 (griglia di valutazione)</w:t>
      </w:r>
    </w:p>
    <w:tbl>
      <w:tblPr>
        <w:tblW w:w="0" w:type="auto"/>
        <w:tblLook w:val="00A0"/>
      </w:tblPr>
      <w:tblGrid>
        <w:gridCol w:w="4814"/>
        <w:gridCol w:w="4814"/>
      </w:tblGrid>
      <w:tr w:rsidR="005B5CB5" w:rsidRPr="0023763C" w:rsidTr="001E2657">
        <w:tc>
          <w:tcPr>
            <w:tcW w:w="4814" w:type="dxa"/>
          </w:tcPr>
          <w:p w:rsidR="005B5CB5" w:rsidRPr="001E2657" w:rsidRDefault="005B5CB5" w:rsidP="001E2657">
            <w:pPr>
              <w:spacing w:before="120" w:after="120" w:line="276" w:lineRule="auto"/>
              <w:jc w:val="center"/>
            </w:pPr>
            <w:r w:rsidRPr="001E2657">
              <w:t>Luogo e data</w:t>
            </w:r>
          </w:p>
        </w:tc>
        <w:tc>
          <w:tcPr>
            <w:tcW w:w="4814" w:type="dxa"/>
          </w:tcPr>
          <w:p w:rsidR="005B5CB5" w:rsidRPr="001E2657" w:rsidRDefault="005B5CB5" w:rsidP="001E2657">
            <w:pPr>
              <w:spacing w:before="120" w:after="120" w:line="276" w:lineRule="auto"/>
              <w:jc w:val="center"/>
            </w:pPr>
            <w:r w:rsidRPr="001E2657">
              <w:t>Firma del Partecipante</w:t>
            </w:r>
          </w:p>
        </w:tc>
      </w:tr>
      <w:tr w:rsidR="005B5CB5" w:rsidRPr="0023763C" w:rsidTr="001E2657">
        <w:tc>
          <w:tcPr>
            <w:tcW w:w="4814" w:type="dxa"/>
          </w:tcPr>
          <w:p w:rsidR="005B5CB5" w:rsidRPr="001E2657" w:rsidRDefault="005B5CB5" w:rsidP="001E2657">
            <w:pPr>
              <w:spacing w:before="120" w:after="120" w:line="276" w:lineRule="auto"/>
              <w:jc w:val="center"/>
            </w:pPr>
            <w:r w:rsidRPr="001E2657">
              <w:t>_______________, ______________</w:t>
            </w:r>
          </w:p>
        </w:tc>
        <w:tc>
          <w:tcPr>
            <w:tcW w:w="4814" w:type="dxa"/>
          </w:tcPr>
          <w:p w:rsidR="005B5CB5" w:rsidRPr="001E2657" w:rsidRDefault="005B5CB5" w:rsidP="001E2657">
            <w:pPr>
              <w:spacing w:before="120" w:after="120" w:line="276" w:lineRule="auto"/>
              <w:jc w:val="center"/>
            </w:pPr>
            <w:r w:rsidRPr="001E2657">
              <w:t>____________________________</w:t>
            </w:r>
          </w:p>
        </w:tc>
      </w:tr>
    </w:tbl>
    <w:p w:rsidR="005B5CB5" w:rsidRPr="0023763C" w:rsidRDefault="005B5CB5" w:rsidP="00CE0F6A">
      <w:pPr>
        <w:spacing w:after="5" w:line="250" w:lineRule="auto"/>
        <w:ind w:right="39"/>
        <w:jc w:val="both"/>
      </w:pPr>
    </w:p>
    <w:p w:rsidR="005B5CB5" w:rsidRPr="0023763C" w:rsidRDefault="005B5CB5" w:rsidP="00CE0F6A">
      <w:pPr>
        <w:spacing w:after="5" w:line="250" w:lineRule="auto"/>
        <w:ind w:right="39"/>
        <w:jc w:val="both"/>
      </w:pPr>
    </w:p>
    <w:p w:rsidR="005B5CB5" w:rsidRPr="0023763C" w:rsidRDefault="005B5CB5" w:rsidP="008C2A3C">
      <w:pPr>
        <w:ind w:left="282" w:right="258"/>
        <w:jc w:val="center"/>
        <w:rPr>
          <w:b/>
        </w:rPr>
      </w:pPr>
      <w:r w:rsidRPr="0023763C">
        <w:rPr>
          <w:b/>
        </w:rPr>
        <w:t xml:space="preserve">DICHIARAZIONI </w:t>
      </w:r>
      <w:r w:rsidRPr="0023763C">
        <w:rPr>
          <w:b/>
          <w:spacing w:val="-2"/>
        </w:rPr>
        <w:t>AGGIUNTIVE</w:t>
      </w:r>
    </w:p>
    <w:p w:rsidR="005B5CB5" w:rsidRPr="0023763C" w:rsidRDefault="005B5CB5" w:rsidP="008C2A3C">
      <w:pPr>
        <w:spacing w:before="200"/>
        <w:ind w:right="55"/>
        <w:jc w:val="both"/>
        <w:rPr>
          <w:b/>
          <w:i/>
        </w:rPr>
      </w:pPr>
      <w:r w:rsidRPr="0023763C">
        <w:rPr>
          <w:b/>
          <w:i/>
        </w:rPr>
        <w:t>IL/LA SOTTOSCRITTO/A, AI SENSI DEGLI ART. 46 E 47 DEL DPR 28.12.2000 N. 445, CONSAPEVOLE DELLA RESPONSABILITA' PENALE CUI PUO’ ANDARE INCONTRO IN CASO DI AFFERMAZIONI MENDACI AI SENSI DELL'ART. 76 DEL MEDESIMO DPR 445/2000 DICHIARA DI AVERE LA NECESSARIA CONOSCENZA DELLA PIATTAFORMA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PNRR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E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DI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QUANT’ALTRO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OCCORRENTE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PER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SVOLGERE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CON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CORRETTEZZA</w:t>
      </w:r>
      <w:r w:rsidRPr="0023763C">
        <w:rPr>
          <w:b/>
          <w:i/>
          <w:spacing w:val="-9"/>
        </w:rPr>
        <w:t xml:space="preserve"> </w:t>
      </w:r>
      <w:r w:rsidRPr="0023763C">
        <w:rPr>
          <w:b/>
          <w:i/>
        </w:rPr>
        <w:t>TEMPESTIVITA’ ED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EFFICACIA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I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COMPITI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INERENTI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ALLA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FIGURA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PROFESSIONALE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PER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LA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QUALE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SI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PARTECIPA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OVVERO</w:t>
      </w:r>
      <w:r w:rsidRPr="0023763C">
        <w:rPr>
          <w:b/>
          <w:i/>
          <w:spacing w:val="-5"/>
        </w:rPr>
        <w:t xml:space="preserve"> </w:t>
      </w:r>
      <w:r w:rsidRPr="0023763C">
        <w:rPr>
          <w:b/>
          <w:i/>
        </w:rPr>
        <w:t>DI ACQUISIRLA NEI TEMPI PREVISTI DALL’INCARICO</w:t>
      </w:r>
    </w:p>
    <w:p w:rsidR="005B5CB5" w:rsidRPr="0023763C" w:rsidRDefault="005B5CB5" w:rsidP="008C2A3C">
      <w:pPr>
        <w:pStyle w:val="BodyText"/>
        <w:spacing w:before="200"/>
        <w:rPr>
          <w:b/>
          <w:i/>
        </w:rPr>
      </w:pPr>
    </w:p>
    <w:p w:rsidR="005B5CB5" w:rsidRPr="0023763C" w:rsidRDefault="005B5CB5" w:rsidP="0023763C">
      <w:pPr>
        <w:tabs>
          <w:tab w:val="left" w:pos="3176"/>
          <w:tab w:val="left" w:pos="8031"/>
        </w:tabs>
      </w:pPr>
      <w:r w:rsidRPr="0023763C">
        <w:rPr>
          <w:spacing w:val="-4"/>
        </w:rPr>
        <w:t>Data</w:t>
      </w:r>
      <w:r w:rsidRPr="0023763C">
        <w:rPr>
          <w:u w:val="single"/>
        </w:rPr>
        <w:tab/>
      </w:r>
      <w:r w:rsidRPr="0023763C">
        <w:rPr>
          <w:spacing w:val="-2"/>
        </w:rPr>
        <w:t>firma</w:t>
      </w:r>
      <w:r w:rsidRPr="0023763C">
        <w:rPr>
          <w:u w:val="single"/>
        </w:rPr>
        <w:tab/>
      </w:r>
    </w:p>
    <w:p w:rsidR="005B5CB5" w:rsidRPr="0023763C" w:rsidRDefault="005B5CB5" w:rsidP="008C2A3C">
      <w:pPr>
        <w:pStyle w:val="BodyText"/>
        <w:spacing w:before="193"/>
      </w:pPr>
    </w:p>
    <w:p w:rsidR="005B5CB5" w:rsidRPr="0023763C" w:rsidRDefault="005B5CB5" w:rsidP="008C2A3C">
      <w:pPr>
        <w:ind w:right="55"/>
        <w:jc w:val="both"/>
      </w:pPr>
      <w:r w:rsidRPr="0023763C">
        <w:t>Il/la sottoscritto/a, ai sensi della legge 196/03, autorizza e alle successive modifiche e integrazioni GDPR 679/2016, autorizza</w:t>
      </w:r>
      <w:r w:rsidRPr="0023763C">
        <w:rPr>
          <w:spacing w:val="-3"/>
        </w:rPr>
        <w:t xml:space="preserve"> </w:t>
      </w:r>
      <w:r w:rsidRPr="0023763C">
        <w:t>l’istituto</w:t>
      </w:r>
      <w:r w:rsidRPr="0023763C">
        <w:rPr>
          <w:spacing w:val="-3"/>
        </w:rPr>
        <w:t xml:space="preserve"> </w:t>
      </w:r>
      <w:r w:rsidRPr="0023763C">
        <w:t>al</w:t>
      </w:r>
      <w:r w:rsidRPr="0023763C">
        <w:rPr>
          <w:spacing w:val="-3"/>
        </w:rPr>
        <w:t xml:space="preserve"> </w:t>
      </w:r>
      <w:r w:rsidRPr="0023763C">
        <w:t>trattamento</w:t>
      </w:r>
      <w:r w:rsidRPr="0023763C">
        <w:rPr>
          <w:spacing w:val="-3"/>
        </w:rPr>
        <w:t xml:space="preserve"> </w:t>
      </w:r>
      <w:r w:rsidRPr="0023763C">
        <w:t>dei</w:t>
      </w:r>
      <w:r w:rsidRPr="0023763C">
        <w:rPr>
          <w:spacing w:val="-3"/>
        </w:rPr>
        <w:t xml:space="preserve"> </w:t>
      </w:r>
      <w:r w:rsidRPr="0023763C">
        <w:t>dati</w:t>
      </w:r>
      <w:r w:rsidRPr="0023763C">
        <w:rPr>
          <w:spacing w:val="-3"/>
        </w:rPr>
        <w:t xml:space="preserve"> </w:t>
      </w:r>
      <w:r w:rsidRPr="0023763C">
        <w:t>contenuti</w:t>
      </w:r>
      <w:r w:rsidRPr="0023763C">
        <w:rPr>
          <w:spacing w:val="-3"/>
        </w:rPr>
        <w:t xml:space="preserve"> </w:t>
      </w:r>
      <w:r w:rsidRPr="0023763C">
        <w:t>nella</w:t>
      </w:r>
      <w:r w:rsidRPr="0023763C">
        <w:rPr>
          <w:spacing w:val="-3"/>
        </w:rPr>
        <w:t xml:space="preserve"> </w:t>
      </w:r>
      <w:r w:rsidRPr="0023763C">
        <w:t>presente</w:t>
      </w:r>
      <w:r w:rsidRPr="0023763C">
        <w:rPr>
          <w:spacing w:val="-3"/>
        </w:rPr>
        <w:t xml:space="preserve"> </w:t>
      </w:r>
      <w:r w:rsidRPr="0023763C">
        <w:t>autocertificazione</w:t>
      </w:r>
      <w:r w:rsidRPr="0023763C">
        <w:rPr>
          <w:spacing w:val="-3"/>
        </w:rPr>
        <w:t xml:space="preserve"> </w:t>
      </w:r>
      <w:r w:rsidRPr="0023763C">
        <w:t>esclusivamente</w:t>
      </w:r>
      <w:r w:rsidRPr="0023763C">
        <w:rPr>
          <w:spacing w:val="-3"/>
        </w:rPr>
        <w:t xml:space="preserve"> </w:t>
      </w:r>
      <w:r w:rsidRPr="0023763C">
        <w:t>nell’ambito</w:t>
      </w:r>
      <w:r w:rsidRPr="0023763C">
        <w:rPr>
          <w:spacing w:val="-3"/>
        </w:rPr>
        <w:t xml:space="preserve"> </w:t>
      </w:r>
      <w:r w:rsidRPr="0023763C">
        <w:t>e</w:t>
      </w:r>
      <w:r w:rsidRPr="0023763C">
        <w:rPr>
          <w:spacing w:val="-3"/>
        </w:rPr>
        <w:t xml:space="preserve"> </w:t>
      </w:r>
      <w:r w:rsidRPr="0023763C">
        <w:t>per</w:t>
      </w:r>
      <w:r w:rsidRPr="0023763C">
        <w:rPr>
          <w:spacing w:val="-3"/>
        </w:rPr>
        <w:t xml:space="preserve"> </w:t>
      </w:r>
      <w:r w:rsidRPr="0023763C">
        <w:t>i</w:t>
      </w:r>
      <w:r w:rsidRPr="0023763C">
        <w:rPr>
          <w:spacing w:val="-3"/>
        </w:rPr>
        <w:t xml:space="preserve"> </w:t>
      </w:r>
      <w:r w:rsidRPr="0023763C">
        <w:t>fini istituzionali della Pubblica Amministrazione</w:t>
      </w:r>
    </w:p>
    <w:p w:rsidR="005B5CB5" w:rsidRPr="0023763C" w:rsidRDefault="005B5CB5" w:rsidP="008C2A3C">
      <w:pPr>
        <w:pStyle w:val="BodyText"/>
      </w:pPr>
    </w:p>
    <w:p w:rsidR="005B5CB5" w:rsidRPr="0023763C" w:rsidRDefault="005B5CB5" w:rsidP="008C2A3C">
      <w:pPr>
        <w:pStyle w:val="BodyText"/>
        <w:spacing w:before="193"/>
      </w:pPr>
    </w:p>
    <w:p w:rsidR="005B5CB5" w:rsidRPr="0023763C" w:rsidRDefault="005B5CB5" w:rsidP="0023763C">
      <w:pPr>
        <w:tabs>
          <w:tab w:val="left" w:pos="3176"/>
          <w:tab w:val="left" w:pos="8031"/>
        </w:tabs>
      </w:pPr>
      <w:r w:rsidRPr="0023763C">
        <w:rPr>
          <w:spacing w:val="-4"/>
        </w:rPr>
        <w:t>Data</w:t>
      </w:r>
      <w:r w:rsidRPr="0023763C">
        <w:rPr>
          <w:u w:val="single"/>
        </w:rPr>
        <w:tab/>
      </w:r>
      <w:r w:rsidRPr="0023763C">
        <w:rPr>
          <w:spacing w:val="-2"/>
        </w:rPr>
        <w:t>firma</w:t>
      </w:r>
      <w:r w:rsidRPr="0023763C">
        <w:rPr>
          <w:u w:val="single"/>
        </w:rPr>
        <w:tab/>
      </w:r>
    </w:p>
    <w:p w:rsidR="005B5CB5" w:rsidRPr="0023763C" w:rsidRDefault="005B5CB5" w:rsidP="00CE0F6A">
      <w:pPr>
        <w:spacing w:after="5" w:line="250" w:lineRule="auto"/>
        <w:ind w:right="39"/>
        <w:jc w:val="both"/>
      </w:pPr>
    </w:p>
    <w:p w:rsidR="005B5CB5" w:rsidRPr="0023763C" w:rsidRDefault="005B5CB5" w:rsidP="00CE0F6A">
      <w:pPr>
        <w:spacing w:after="5" w:line="250" w:lineRule="auto"/>
        <w:ind w:right="39"/>
        <w:jc w:val="both"/>
      </w:pPr>
    </w:p>
    <w:p w:rsidR="005B5CB5" w:rsidRPr="0023763C" w:rsidRDefault="005B5CB5" w:rsidP="0023763C">
      <w:pPr>
        <w:rPr>
          <w:b/>
          <w:sz w:val="20"/>
          <w:szCs w:val="20"/>
        </w:rPr>
      </w:pPr>
      <w:r w:rsidRPr="0023763C">
        <w:rPr>
          <w:sz w:val="20"/>
          <w:szCs w:val="20"/>
        </w:rPr>
        <w:t xml:space="preserve">N.B.: </w:t>
      </w:r>
      <w:r w:rsidRPr="0023763C">
        <w:rPr>
          <w:b/>
          <w:sz w:val="20"/>
          <w:szCs w:val="20"/>
          <w:u w:val="single"/>
        </w:rPr>
        <w:t xml:space="preserve">La domanda priva degli allegati e non firmati non verrà presa in </w:t>
      </w:r>
      <w:r w:rsidRPr="0023763C">
        <w:rPr>
          <w:b/>
          <w:spacing w:val="-2"/>
          <w:sz w:val="20"/>
          <w:szCs w:val="20"/>
          <w:u w:val="single"/>
        </w:rPr>
        <w:t>considerazione</w:t>
      </w:r>
    </w:p>
    <w:sectPr w:rsidR="005B5CB5" w:rsidRPr="0023763C" w:rsidSect="0023763C">
      <w:headerReference w:type="default" r:id="rId7"/>
      <w:pgSz w:w="11906" w:h="16838"/>
      <w:pgMar w:top="851" w:right="851" w:bottom="567" w:left="851" w:header="1242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CB5" w:rsidRDefault="005B5CB5" w:rsidP="0095351B">
      <w:pPr>
        <w:spacing w:after="0" w:line="240" w:lineRule="auto"/>
      </w:pPr>
      <w:r>
        <w:separator/>
      </w:r>
    </w:p>
  </w:endnote>
  <w:endnote w:type="continuationSeparator" w:id="0">
    <w:p w:rsidR="005B5CB5" w:rsidRDefault="005B5CB5" w:rsidP="0095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CB5" w:rsidRDefault="005B5CB5" w:rsidP="0095351B">
      <w:pPr>
        <w:spacing w:after="0" w:line="240" w:lineRule="auto"/>
      </w:pPr>
      <w:r>
        <w:separator/>
      </w:r>
    </w:p>
  </w:footnote>
  <w:footnote w:type="continuationSeparator" w:id="0">
    <w:p w:rsidR="005B5CB5" w:rsidRDefault="005B5CB5" w:rsidP="00953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CB5" w:rsidRDefault="005B5CB5" w:rsidP="0023763C">
    <w:pPr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color w:val="auto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6" type="#_x0000_t75" alt="Immagine che contiene testo, schermata, Carattere, graficaDescrizione generata automaticamente" style="width:480.75pt;height:95.25pt;visibility:visible">
          <v:imagedata r:id="rId1" o:title=""/>
        </v:shape>
      </w:pict>
    </w:r>
  </w:p>
  <w:p w:rsidR="005B5CB5" w:rsidRPr="003561F3" w:rsidRDefault="005B5CB5" w:rsidP="0095351B">
    <w:pPr>
      <w:tabs>
        <w:tab w:val="center" w:pos="5018"/>
        <w:tab w:val="left" w:pos="8025"/>
      </w:tabs>
      <w:overflowPunct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i/>
        <w:color w:val="auto"/>
        <w:sz w:val="14"/>
        <w:szCs w:val="1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</w:abstractNum>
  <w:abstractNum w:abstractNumId="2">
    <w:nsid w:val="0E2B44F6"/>
    <w:multiLevelType w:val="hybridMultilevel"/>
    <w:tmpl w:val="AE0C9160"/>
    <w:lvl w:ilvl="0" w:tplc="970AEF98">
      <w:numFmt w:val="bullet"/>
      <w:lvlText w:val="❑"/>
      <w:lvlJc w:val="left"/>
      <w:pPr>
        <w:ind w:left="1573" w:hanging="360"/>
      </w:pPr>
      <w:rPr>
        <w:rFonts w:ascii="Segoe UI Symbol" w:eastAsia="Times New Roman" w:hAnsi="Segoe UI Symbol" w:hint="default"/>
        <w:spacing w:val="0"/>
        <w:w w:val="93"/>
      </w:rPr>
    </w:lvl>
    <w:lvl w:ilvl="1" w:tplc="2A94BCAC">
      <w:numFmt w:val="bullet"/>
      <w:lvlText w:val="▪"/>
      <w:lvlJc w:val="left"/>
      <w:pPr>
        <w:ind w:left="1708" w:hanging="360"/>
      </w:pPr>
      <w:rPr>
        <w:rFonts w:ascii="Segoe UI Symbol" w:eastAsia="Times New Roman" w:hAnsi="Segoe UI Symbol" w:hint="default"/>
        <w:b w:val="0"/>
        <w:i w:val="0"/>
        <w:spacing w:val="0"/>
        <w:w w:val="41"/>
        <w:sz w:val="18"/>
      </w:rPr>
    </w:lvl>
    <w:lvl w:ilvl="2" w:tplc="9934EBD4">
      <w:numFmt w:val="bullet"/>
      <w:lvlText w:val="•"/>
      <w:lvlJc w:val="left"/>
      <w:pPr>
        <w:ind w:left="2784" w:hanging="360"/>
      </w:pPr>
      <w:rPr>
        <w:rFonts w:hint="default"/>
      </w:rPr>
    </w:lvl>
    <w:lvl w:ilvl="3" w:tplc="BADE66F4">
      <w:numFmt w:val="bullet"/>
      <w:lvlText w:val="•"/>
      <w:lvlJc w:val="left"/>
      <w:pPr>
        <w:ind w:left="3868" w:hanging="360"/>
      </w:pPr>
      <w:rPr>
        <w:rFonts w:hint="default"/>
      </w:rPr>
    </w:lvl>
    <w:lvl w:ilvl="4" w:tplc="0CF2233C">
      <w:numFmt w:val="bullet"/>
      <w:lvlText w:val="•"/>
      <w:lvlJc w:val="left"/>
      <w:pPr>
        <w:ind w:left="4953" w:hanging="360"/>
      </w:pPr>
      <w:rPr>
        <w:rFonts w:hint="default"/>
      </w:rPr>
    </w:lvl>
    <w:lvl w:ilvl="5" w:tplc="1FDEDF02">
      <w:numFmt w:val="bullet"/>
      <w:lvlText w:val="•"/>
      <w:lvlJc w:val="left"/>
      <w:pPr>
        <w:ind w:left="6037" w:hanging="360"/>
      </w:pPr>
      <w:rPr>
        <w:rFonts w:hint="default"/>
      </w:rPr>
    </w:lvl>
    <w:lvl w:ilvl="6" w:tplc="D1E241A2">
      <w:numFmt w:val="bullet"/>
      <w:lvlText w:val="•"/>
      <w:lvlJc w:val="left"/>
      <w:pPr>
        <w:ind w:left="7122" w:hanging="360"/>
      </w:pPr>
      <w:rPr>
        <w:rFonts w:hint="default"/>
      </w:rPr>
    </w:lvl>
    <w:lvl w:ilvl="7" w:tplc="518AA402">
      <w:numFmt w:val="bullet"/>
      <w:lvlText w:val="•"/>
      <w:lvlJc w:val="left"/>
      <w:pPr>
        <w:ind w:left="8206" w:hanging="360"/>
      </w:pPr>
      <w:rPr>
        <w:rFonts w:hint="default"/>
      </w:rPr>
    </w:lvl>
    <w:lvl w:ilvl="8" w:tplc="5D56240A">
      <w:numFmt w:val="bullet"/>
      <w:lvlText w:val="•"/>
      <w:lvlJc w:val="left"/>
      <w:pPr>
        <w:ind w:left="9291" w:hanging="360"/>
      </w:pPr>
      <w:rPr>
        <w:rFonts w:hint="default"/>
      </w:rPr>
    </w:lvl>
  </w:abstractNum>
  <w:abstractNum w:abstractNumId="3">
    <w:nsid w:val="2DCF2BAE"/>
    <w:multiLevelType w:val="hybridMultilevel"/>
    <w:tmpl w:val="DAF21A6A"/>
    <w:lvl w:ilvl="0" w:tplc="B67C4618">
      <w:start w:val="1"/>
      <w:numFmt w:val="bullet"/>
      <w:lvlText w:val=""/>
      <w:lvlJc w:val="left"/>
      <w:pPr>
        <w:ind w:left="835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CAA12F4">
      <w:start w:val="1"/>
      <w:numFmt w:val="bullet"/>
      <w:lvlText w:val="o"/>
      <w:lvlJc w:val="left"/>
      <w:pPr>
        <w:ind w:left="14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A2D09B3C">
      <w:start w:val="1"/>
      <w:numFmt w:val="bullet"/>
      <w:lvlText w:val="▪"/>
      <w:lvlJc w:val="left"/>
      <w:pPr>
        <w:ind w:left="21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C690344E">
      <w:start w:val="1"/>
      <w:numFmt w:val="bullet"/>
      <w:lvlText w:val="•"/>
      <w:lvlJc w:val="left"/>
      <w:pPr>
        <w:ind w:left="28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2783040">
      <w:start w:val="1"/>
      <w:numFmt w:val="bullet"/>
      <w:lvlText w:val="o"/>
      <w:lvlJc w:val="left"/>
      <w:pPr>
        <w:ind w:left="36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5860E2A">
      <w:start w:val="1"/>
      <w:numFmt w:val="bullet"/>
      <w:lvlText w:val="▪"/>
      <w:lvlJc w:val="left"/>
      <w:pPr>
        <w:ind w:left="43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BE5676E2">
      <w:start w:val="1"/>
      <w:numFmt w:val="bullet"/>
      <w:lvlText w:val="•"/>
      <w:lvlJc w:val="left"/>
      <w:pPr>
        <w:ind w:left="50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543E21C4">
      <w:start w:val="1"/>
      <w:numFmt w:val="bullet"/>
      <w:lvlText w:val="o"/>
      <w:lvlJc w:val="left"/>
      <w:pPr>
        <w:ind w:left="57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0FAC270">
      <w:start w:val="1"/>
      <w:numFmt w:val="bullet"/>
      <w:lvlText w:val="▪"/>
      <w:lvlJc w:val="left"/>
      <w:pPr>
        <w:ind w:left="64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33F27758"/>
    <w:multiLevelType w:val="hybridMultilevel"/>
    <w:tmpl w:val="9FECD044"/>
    <w:lvl w:ilvl="0" w:tplc="6180F37C">
      <w:start w:val="1"/>
      <w:numFmt w:val="bullet"/>
      <w:lvlText w:val="•"/>
      <w:lvlJc w:val="left"/>
      <w:pPr>
        <w:ind w:left="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8384C75A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5C868DA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CF14CA5E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758DCF2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DAC09824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0E9E284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96B04628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BB566244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5">
    <w:nsid w:val="3C386087"/>
    <w:multiLevelType w:val="hybridMultilevel"/>
    <w:tmpl w:val="E61C84FE"/>
    <w:lvl w:ilvl="0" w:tplc="9BC0AFB8">
      <w:start w:val="1"/>
      <w:numFmt w:val="bullet"/>
      <w:lvlText w:val="•"/>
      <w:lvlJc w:val="left"/>
      <w:pPr>
        <w:ind w:left="83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AB94FF34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3D149DEE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4DAC4ECC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DA642C4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91C7776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48DA402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9AA05778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11BA9172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6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/>
      </w:rPr>
    </w:lvl>
  </w:abstractNum>
  <w:abstractNum w:abstractNumId="7">
    <w:nsid w:val="496861F2"/>
    <w:multiLevelType w:val="hybridMultilevel"/>
    <w:tmpl w:val="FEC4415E"/>
    <w:lvl w:ilvl="0" w:tplc="423C6DDE">
      <w:start w:val="1"/>
      <w:numFmt w:val="lowerRoman"/>
      <w:lvlText w:val="%1."/>
      <w:lvlJc w:val="right"/>
      <w:pPr>
        <w:ind w:left="1058" w:hanging="360"/>
      </w:pPr>
      <w:rPr>
        <w:rFonts w:ascii="Times New Roman" w:eastAsia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8">
    <w:nsid w:val="49BC64D2"/>
    <w:multiLevelType w:val="hybridMultilevel"/>
    <w:tmpl w:val="4684A054"/>
    <w:lvl w:ilvl="0" w:tplc="1E14542C">
      <w:start w:val="1"/>
      <w:numFmt w:val="bullet"/>
      <w:lvlText w:val="•"/>
      <w:lvlJc w:val="left"/>
      <w:pPr>
        <w:ind w:left="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A34C0656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68BA2AC6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33688386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27C793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54B89A04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1980883A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92A43604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9A0EB4EC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9">
    <w:nsid w:val="4CE77FB8"/>
    <w:multiLevelType w:val="hybridMultilevel"/>
    <w:tmpl w:val="04CAF69E"/>
    <w:lvl w:ilvl="0" w:tplc="A290F876">
      <w:start w:val="1"/>
      <w:numFmt w:val="bullet"/>
      <w:lvlText w:val="-"/>
      <w:lvlJc w:val="left"/>
      <w:pPr>
        <w:ind w:left="85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D8F8">
      <w:start w:val="1"/>
      <w:numFmt w:val="bullet"/>
      <w:lvlText w:val="o"/>
      <w:lvlJc w:val="left"/>
      <w:pPr>
        <w:ind w:left="137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46E0408">
      <w:start w:val="1"/>
      <w:numFmt w:val="bullet"/>
      <w:lvlText w:val="▪"/>
      <w:lvlJc w:val="left"/>
      <w:pPr>
        <w:ind w:left="209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34CA0A8">
      <w:start w:val="1"/>
      <w:numFmt w:val="bullet"/>
      <w:lvlText w:val="•"/>
      <w:lvlJc w:val="left"/>
      <w:pPr>
        <w:ind w:left="281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FBD6D88C">
      <w:start w:val="1"/>
      <w:numFmt w:val="bullet"/>
      <w:lvlText w:val="o"/>
      <w:lvlJc w:val="left"/>
      <w:pPr>
        <w:ind w:left="353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3212545C">
      <w:start w:val="1"/>
      <w:numFmt w:val="bullet"/>
      <w:lvlText w:val="▪"/>
      <w:lvlJc w:val="left"/>
      <w:pPr>
        <w:ind w:left="425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A382274A">
      <w:start w:val="1"/>
      <w:numFmt w:val="bullet"/>
      <w:lvlText w:val="•"/>
      <w:lvlJc w:val="left"/>
      <w:pPr>
        <w:ind w:left="497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5C062C4">
      <w:start w:val="1"/>
      <w:numFmt w:val="bullet"/>
      <w:lvlText w:val="o"/>
      <w:lvlJc w:val="left"/>
      <w:pPr>
        <w:ind w:left="569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5230751C">
      <w:start w:val="1"/>
      <w:numFmt w:val="bullet"/>
      <w:lvlText w:val="▪"/>
      <w:lvlJc w:val="left"/>
      <w:pPr>
        <w:ind w:left="6414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0">
    <w:nsid w:val="5C224341"/>
    <w:multiLevelType w:val="hybridMultilevel"/>
    <w:tmpl w:val="C510977C"/>
    <w:lvl w:ilvl="0" w:tplc="00A29210">
      <w:start w:val="1"/>
      <w:numFmt w:val="bullet"/>
      <w:lvlText w:val=""/>
      <w:lvlJc w:val="left"/>
      <w:pPr>
        <w:ind w:left="991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882C01C">
      <w:start w:val="1"/>
      <w:numFmt w:val="bullet"/>
      <w:lvlText w:val="o"/>
      <w:lvlJc w:val="left"/>
      <w:pPr>
        <w:ind w:left="143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7D7A4F66">
      <w:start w:val="1"/>
      <w:numFmt w:val="bullet"/>
      <w:lvlText w:val="▪"/>
      <w:lvlJc w:val="left"/>
      <w:pPr>
        <w:ind w:left="215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762BBA0">
      <w:start w:val="1"/>
      <w:numFmt w:val="bullet"/>
      <w:lvlText w:val="•"/>
      <w:lvlJc w:val="left"/>
      <w:pPr>
        <w:ind w:left="287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6276D588">
      <w:start w:val="1"/>
      <w:numFmt w:val="bullet"/>
      <w:lvlText w:val="o"/>
      <w:lvlJc w:val="left"/>
      <w:pPr>
        <w:ind w:left="359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61FA33BC">
      <w:start w:val="1"/>
      <w:numFmt w:val="bullet"/>
      <w:lvlText w:val="▪"/>
      <w:lvlJc w:val="left"/>
      <w:pPr>
        <w:ind w:left="431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075EE944">
      <w:start w:val="1"/>
      <w:numFmt w:val="bullet"/>
      <w:lvlText w:val="•"/>
      <w:lvlJc w:val="left"/>
      <w:pPr>
        <w:ind w:left="503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78502D1A">
      <w:start w:val="1"/>
      <w:numFmt w:val="bullet"/>
      <w:lvlText w:val="o"/>
      <w:lvlJc w:val="left"/>
      <w:pPr>
        <w:ind w:left="575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BC545F40">
      <w:start w:val="1"/>
      <w:numFmt w:val="bullet"/>
      <w:lvlText w:val="▪"/>
      <w:lvlJc w:val="left"/>
      <w:pPr>
        <w:ind w:left="647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1">
    <w:nsid w:val="65152727"/>
    <w:multiLevelType w:val="hybridMultilevel"/>
    <w:tmpl w:val="59E2B3A4"/>
    <w:lvl w:ilvl="0" w:tplc="423C6DDE">
      <w:start w:val="1"/>
      <w:numFmt w:val="lowerRoman"/>
      <w:lvlText w:val="%1."/>
      <w:lvlJc w:val="right"/>
      <w:pPr>
        <w:ind w:left="1058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8400F5"/>
    <w:multiLevelType w:val="multilevel"/>
    <w:tmpl w:val="FEC4415E"/>
    <w:lvl w:ilvl="0">
      <w:start w:val="1"/>
      <w:numFmt w:val="lowerRoman"/>
      <w:lvlText w:val="%1."/>
      <w:lvlJc w:val="right"/>
      <w:pPr>
        <w:ind w:left="105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13">
    <w:nsid w:val="74540604"/>
    <w:multiLevelType w:val="hybridMultilevel"/>
    <w:tmpl w:val="141CD784"/>
    <w:lvl w:ilvl="0" w:tplc="9A82D862">
      <w:start w:val="1"/>
      <w:numFmt w:val="bullet"/>
      <w:lvlText w:val="•"/>
      <w:lvlJc w:val="left"/>
      <w:pPr>
        <w:ind w:left="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B802C22C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9F1093DC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E4E0E7E6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01CC504E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2C0AF064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EE00FCE4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52B670DE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5B985D4C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4">
    <w:nsid w:val="7CA3474A"/>
    <w:multiLevelType w:val="hybridMultilevel"/>
    <w:tmpl w:val="46D250A6"/>
    <w:lvl w:ilvl="0" w:tplc="56FEE15C">
      <w:start w:val="1"/>
      <w:numFmt w:val="bullet"/>
      <w:lvlText w:val=""/>
      <w:lvlJc w:val="left"/>
      <w:pPr>
        <w:ind w:left="835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33E8BB60">
      <w:start w:val="1"/>
      <w:numFmt w:val="bullet"/>
      <w:lvlText w:val="o"/>
      <w:lvlJc w:val="left"/>
      <w:pPr>
        <w:ind w:left="14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DE3435AC">
      <w:start w:val="1"/>
      <w:numFmt w:val="bullet"/>
      <w:lvlText w:val="▪"/>
      <w:lvlJc w:val="left"/>
      <w:pPr>
        <w:ind w:left="21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17A048E">
      <w:start w:val="1"/>
      <w:numFmt w:val="bullet"/>
      <w:lvlText w:val="•"/>
      <w:lvlJc w:val="left"/>
      <w:pPr>
        <w:ind w:left="28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480ED80">
      <w:start w:val="1"/>
      <w:numFmt w:val="bullet"/>
      <w:lvlText w:val="o"/>
      <w:lvlJc w:val="left"/>
      <w:pPr>
        <w:ind w:left="36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D958AC54">
      <w:start w:val="1"/>
      <w:numFmt w:val="bullet"/>
      <w:lvlText w:val="▪"/>
      <w:lvlJc w:val="left"/>
      <w:pPr>
        <w:ind w:left="43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A0AC7322">
      <w:start w:val="1"/>
      <w:numFmt w:val="bullet"/>
      <w:lvlText w:val="•"/>
      <w:lvlJc w:val="left"/>
      <w:pPr>
        <w:ind w:left="50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4CE45646">
      <w:start w:val="1"/>
      <w:numFmt w:val="bullet"/>
      <w:lvlText w:val="o"/>
      <w:lvlJc w:val="left"/>
      <w:pPr>
        <w:ind w:left="57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134EF374">
      <w:start w:val="1"/>
      <w:numFmt w:val="bullet"/>
      <w:lvlText w:val="▪"/>
      <w:lvlJc w:val="left"/>
      <w:pPr>
        <w:ind w:left="64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5"/>
  </w:num>
  <w:num w:numId="5">
    <w:abstractNumId w:val="3"/>
  </w:num>
  <w:num w:numId="6">
    <w:abstractNumId w:val="14"/>
  </w:num>
  <w:num w:numId="7">
    <w:abstractNumId w:val="13"/>
  </w:num>
  <w:num w:numId="8">
    <w:abstractNumId w:val="9"/>
  </w:num>
  <w:num w:numId="9">
    <w:abstractNumId w:val="1"/>
    <w:lvlOverride w:ilvl="0">
      <w:startOverride w:val="1"/>
    </w:lvlOverride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7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1A7"/>
    <w:rsid w:val="00011AE6"/>
    <w:rsid w:val="000368A8"/>
    <w:rsid w:val="00045AB7"/>
    <w:rsid w:val="00093092"/>
    <w:rsid w:val="000B1CF7"/>
    <w:rsid w:val="000C4A38"/>
    <w:rsid w:val="00106E54"/>
    <w:rsid w:val="001411F9"/>
    <w:rsid w:val="001603B0"/>
    <w:rsid w:val="00194D2A"/>
    <w:rsid w:val="001C07DB"/>
    <w:rsid w:val="001D31B0"/>
    <w:rsid w:val="001E2657"/>
    <w:rsid w:val="001F5B05"/>
    <w:rsid w:val="00220309"/>
    <w:rsid w:val="00220C1C"/>
    <w:rsid w:val="0023763C"/>
    <w:rsid w:val="00284F86"/>
    <w:rsid w:val="003057CE"/>
    <w:rsid w:val="00307FA1"/>
    <w:rsid w:val="0031543E"/>
    <w:rsid w:val="003370D4"/>
    <w:rsid w:val="00346BCF"/>
    <w:rsid w:val="003561F3"/>
    <w:rsid w:val="003658DC"/>
    <w:rsid w:val="003E47CF"/>
    <w:rsid w:val="00481F21"/>
    <w:rsid w:val="00486F0A"/>
    <w:rsid w:val="004A61A7"/>
    <w:rsid w:val="005068BA"/>
    <w:rsid w:val="00561A33"/>
    <w:rsid w:val="005B5CB5"/>
    <w:rsid w:val="005E1AC8"/>
    <w:rsid w:val="005E7EEE"/>
    <w:rsid w:val="00651D4A"/>
    <w:rsid w:val="006653E1"/>
    <w:rsid w:val="00687A46"/>
    <w:rsid w:val="006A7F29"/>
    <w:rsid w:val="006B6155"/>
    <w:rsid w:val="006C694C"/>
    <w:rsid w:val="00745BFE"/>
    <w:rsid w:val="007B0258"/>
    <w:rsid w:val="007D5BFE"/>
    <w:rsid w:val="007F445D"/>
    <w:rsid w:val="00805931"/>
    <w:rsid w:val="00851067"/>
    <w:rsid w:val="008869F9"/>
    <w:rsid w:val="0089063E"/>
    <w:rsid w:val="008B6F1F"/>
    <w:rsid w:val="008C2A3C"/>
    <w:rsid w:val="008D58FE"/>
    <w:rsid w:val="008E19B7"/>
    <w:rsid w:val="008E330F"/>
    <w:rsid w:val="008E65BB"/>
    <w:rsid w:val="0095351B"/>
    <w:rsid w:val="0095769D"/>
    <w:rsid w:val="009656AB"/>
    <w:rsid w:val="009D3390"/>
    <w:rsid w:val="009E5FAD"/>
    <w:rsid w:val="00A17EED"/>
    <w:rsid w:val="00A21F82"/>
    <w:rsid w:val="00A3081A"/>
    <w:rsid w:val="00A85C76"/>
    <w:rsid w:val="00A967EB"/>
    <w:rsid w:val="00AC4968"/>
    <w:rsid w:val="00B06D36"/>
    <w:rsid w:val="00B46FB0"/>
    <w:rsid w:val="00B56117"/>
    <w:rsid w:val="00B70AE1"/>
    <w:rsid w:val="00BC065F"/>
    <w:rsid w:val="00BC5D3C"/>
    <w:rsid w:val="00C1311F"/>
    <w:rsid w:val="00C310D7"/>
    <w:rsid w:val="00C45CDB"/>
    <w:rsid w:val="00C73040"/>
    <w:rsid w:val="00CC38B5"/>
    <w:rsid w:val="00CE0F6A"/>
    <w:rsid w:val="00D00723"/>
    <w:rsid w:val="00D10589"/>
    <w:rsid w:val="00D21675"/>
    <w:rsid w:val="00DC7603"/>
    <w:rsid w:val="00DF16A7"/>
    <w:rsid w:val="00DF66AE"/>
    <w:rsid w:val="00E0418C"/>
    <w:rsid w:val="00E9346C"/>
    <w:rsid w:val="00EB3344"/>
    <w:rsid w:val="00EE1E95"/>
    <w:rsid w:val="00EE3303"/>
    <w:rsid w:val="00EF27BE"/>
    <w:rsid w:val="00F071AD"/>
    <w:rsid w:val="00F32A49"/>
    <w:rsid w:val="00F33DA4"/>
    <w:rsid w:val="00F52206"/>
    <w:rsid w:val="00F72714"/>
    <w:rsid w:val="00F74D63"/>
    <w:rsid w:val="00FC02E7"/>
    <w:rsid w:val="00FC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EE"/>
    <w:pPr>
      <w:spacing w:after="160" w:line="259" w:lineRule="auto"/>
    </w:pPr>
    <w:rPr>
      <w:rFonts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68A8"/>
    <w:pPr>
      <w:keepNext/>
      <w:keepLines/>
      <w:spacing w:before="40" w:after="0"/>
      <w:outlineLvl w:val="1"/>
    </w:pPr>
    <w:rPr>
      <w:rFonts w:ascii="Calibri Light" w:hAnsi="Calibri Light" w:cs="Times New Roman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368A8"/>
    <w:rPr>
      <w:rFonts w:ascii="Calibri Light" w:hAnsi="Calibri Light" w:cs="Times New Roman"/>
      <w:color w:val="2E74B5"/>
      <w:sz w:val="26"/>
      <w:szCs w:val="26"/>
    </w:rPr>
  </w:style>
  <w:style w:type="table" w:customStyle="1" w:styleId="TableGrid">
    <w:name w:val="TableGrid"/>
    <w:uiPriority w:val="99"/>
    <w:rsid w:val="005E7E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rsid w:val="009535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5351B"/>
    <w:rPr>
      <w:rFonts w:ascii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9535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5351B"/>
    <w:rPr>
      <w:rFonts w:ascii="Calibri" w:hAnsi="Calibri" w:cs="Calibri"/>
      <w:color w:val="000000"/>
    </w:rPr>
  </w:style>
  <w:style w:type="paragraph" w:styleId="NoSpacing">
    <w:name w:val="No Spacing"/>
    <w:uiPriority w:val="99"/>
    <w:qFormat/>
    <w:rsid w:val="00F33DA4"/>
    <w:rPr>
      <w:rFonts w:cs="Calibri"/>
      <w:color w:val="000000"/>
    </w:rPr>
  </w:style>
  <w:style w:type="table" w:styleId="TableGrid0">
    <w:name w:val="Table Grid"/>
    <w:basedOn w:val="TableNormal"/>
    <w:uiPriority w:val="99"/>
    <w:rsid w:val="00481F2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411F9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1411F9"/>
    <w:rPr>
      <w:rFonts w:cs="Times New Roman"/>
      <w:color w:val="605E5C"/>
      <w:shd w:val="clear" w:color="auto" w:fill="E1DFDD"/>
    </w:rPr>
  </w:style>
  <w:style w:type="table" w:customStyle="1" w:styleId="TableGrid1">
    <w:name w:val="TableGrid1"/>
    <w:uiPriority w:val="99"/>
    <w:rsid w:val="0095769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uiPriority w:val="99"/>
    <w:rsid w:val="00D0072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C1311F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Caption">
    <w:name w:val="caption"/>
    <w:basedOn w:val="Normal"/>
    <w:next w:val="Normal"/>
    <w:uiPriority w:val="99"/>
    <w:qFormat/>
    <w:rsid w:val="00DF16A7"/>
    <w:pPr>
      <w:spacing w:after="0" w:line="240" w:lineRule="auto"/>
    </w:pPr>
    <w:rPr>
      <w:rFonts w:ascii="Times New Roman" w:hAnsi="Times New Roman" w:cs="Times New Roman"/>
      <w:color w:val="auto"/>
      <w:sz w:val="24"/>
      <w:szCs w:val="20"/>
    </w:rPr>
  </w:style>
  <w:style w:type="paragraph" w:styleId="ListParagraph">
    <w:name w:val="List Paragraph"/>
    <w:basedOn w:val="Normal"/>
    <w:uiPriority w:val="99"/>
    <w:qFormat/>
    <w:rsid w:val="00DF16A7"/>
    <w:pPr>
      <w:widowControl w:val="0"/>
      <w:adjustRightInd w:val="0"/>
      <w:spacing w:after="0" w:line="360" w:lineRule="atLeast"/>
      <w:ind w:left="708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sche3">
    <w:name w:val="sche_3"/>
    <w:uiPriority w:val="99"/>
    <w:rsid w:val="00DF16A7"/>
    <w:pPr>
      <w:widowControl w:val="0"/>
      <w:overflowPunct w:val="0"/>
      <w:autoSpaceDE w:val="0"/>
      <w:autoSpaceDN w:val="0"/>
      <w:adjustRightInd w:val="0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CommaCarattere">
    <w:name w:val="Comma Carattere"/>
    <w:basedOn w:val="DefaultParagraphFont"/>
    <w:link w:val="Comma"/>
    <w:uiPriority w:val="99"/>
    <w:locked/>
    <w:rsid w:val="008E65BB"/>
    <w:rPr>
      <w:rFonts w:eastAsia="Times New Roman" w:cs="Times New Roman"/>
      <w:lang w:eastAsia="en-US"/>
    </w:rPr>
  </w:style>
  <w:style w:type="paragraph" w:customStyle="1" w:styleId="Comma">
    <w:name w:val="Comma"/>
    <w:basedOn w:val="ListParagraph"/>
    <w:link w:val="CommaCarattere"/>
    <w:uiPriority w:val="99"/>
    <w:rsid w:val="008E65BB"/>
    <w:pPr>
      <w:widowControl/>
      <w:numPr>
        <w:numId w:val="11"/>
      </w:numPr>
      <w:adjustRightInd/>
      <w:spacing w:after="240" w:line="240" w:lineRule="auto"/>
      <w:contextualSpacing/>
    </w:pPr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F071AD"/>
    <w:pPr>
      <w:widowControl w:val="0"/>
      <w:autoSpaceDE w:val="0"/>
      <w:autoSpaceDN w:val="0"/>
      <w:spacing w:after="0" w:line="240" w:lineRule="auto"/>
    </w:pPr>
    <w:rPr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071AD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99"/>
    <w:rsid w:val="00F071A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color w:val="auto"/>
      <w:lang w:eastAsia="en-US"/>
    </w:rPr>
  </w:style>
  <w:style w:type="table" w:customStyle="1" w:styleId="TableNormal1">
    <w:name w:val="Table Normal1"/>
    <w:uiPriority w:val="99"/>
    <w:semiHidden/>
    <w:rsid w:val="00F071AD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0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4</Pages>
  <Words>1220</Words>
  <Characters>6958</Characters>
  <Application>Microsoft Office Outlook</Application>
  <DocSecurity>0</DocSecurity>
  <Lines>0</Lines>
  <Paragraphs>0</Paragraphs>
  <ScaleCrop>false</ScaleCrop>
  <Company>HP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Casella</dc:creator>
  <cp:keywords/>
  <dc:description/>
  <cp:lastModifiedBy>user</cp:lastModifiedBy>
  <cp:revision>10</cp:revision>
  <cp:lastPrinted>2023-10-26T12:37:00Z</cp:lastPrinted>
  <dcterms:created xsi:type="dcterms:W3CDTF">2024-05-08T11:03:00Z</dcterms:created>
  <dcterms:modified xsi:type="dcterms:W3CDTF">2024-09-27T16:44:00Z</dcterms:modified>
</cp:coreProperties>
</file>